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73717" w14:textId="77777777" w:rsidR="0016540B" w:rsidRPr="004870DE" w:rsidRDefault="00C57EC0" w:rsidP="00C57EC0">
      <w:pPr>
        <w:jc w:val="right"/>
        <w:rPr>
          <w:rFonts w:ascii="Calibri" w:hAnsi="Calibri" w:cs="Calibri"/>
        </w:rPr>
      </w:pPr>
      <w:r w:rsidRPr="004870DE">
        <w:rPr>
          <w:rFonts w:ascii="Calibri" w:hAnsi="Calibri" w:cs="Calibri"/>
        </w:rPr>
        <w:t xml:space="preserve">Anexa </w:t>
      </w:r>
      <w:r w:rsidR="0085500B">
        <w:rPr>
          <w:rFonts w:ascii="Calibri" w:hAnsi="Calibri" w:cs="Calibri"/>
        </w:rPr>
        <w:t>7</w:t>
      </w:r>
    </w:p>
    <w:p w14:paraId="48B9348A" w14:textId="77777777" w:rsidR="0016540B" w:rsidRPr="00A8786A" w:rsidRDefault="0016540B" w:rsidP="0016540B">
      <w:pPr>
        <w:rPr>
          <w:rFonts w:ascii="Calibri" w:hAnsi="Calibri" w:cs="Calibri"/>
          <w:color w:val="FF0000"/>
        </w:rPr>
      </w:pPr>
    </w:p>
    <w:p w14:paraId="0421720C" w14:textId="77777777" w:rsidR="003C2B68" w:rsidRPr="00A8786A" w:rsidRDefault="003C2B68" w:rsidP="00E62729">
      <w:pPr>
        <w:pStyle w:val="Antet"/>
        <w:jc w:val="both"/>
        <w:rPr>
          <w:rFonts w:ascii="Calibri" w:eastAsia="Calibri" w:hAnsi="Calibri" w:cs="Calibri"/>
          <w:b/>
        </w:rPr>
      </w:pPr>
      <w:bookmarkStart w:id="0" w:name="_Hlk137563201"/>
      <w:r w:rsidRPr="00A8786A">
        <w:rPr>
          <w:rFonts w:ascii="Calibri" w:eastAsia="Calibri" w:hAnsi="Calibri" w:cs="Calibri"/>
          <w:b/>
        </w:rPr>
        <w:t>Programul Regiunea Centru</w:t>
      </w:r>
    </w:p>
    <w:p w14:paraId="1220D6A8" w14:textId="77777777" w:rsidR="004870DE" w:rsidRPr="004870DE" w:rsidRDefault="004870DE" w:rsidP="004870DE">
      <w:pPr>
        <w:rPr>
          <w:rFonts w:ascii="Calibri" w:hAnsi="Calibri" w:cs="Calibri"/>
          <w:b/>
          <w:lang w:eastAsia="en-US"/>
        </w:rPr>
      </w:pPr>
      <w:r w:rsidRPr="004870DE">
        <w:rPr>
          <w:rFonts w:ascii="Calibri" w:hAnsi="Calibri" w:cs="Calibri"/>
          <w:b/>
          <w:lang w:eastAsia="en-US"/>
        </w:rPr>
        <w:t>PROIECT &lt;Titlu proiect&gt;</w:t>
      </w:r>
    </w:p>
    <w:p w14:paraId="10D7A986" w14:textId="77777777" w:rsidR="00AD47D7" w:rsidRDefault="004870DE" w:rsidP="004870DE">
      <w:pPr>
        <w:rPr>
          <w:rFonts w:ascii="Calibri" w:hAnsi="Calibri" w:cs="Calibri"/>
          <w:b/>
          <w:lang w:eastAsia="en-US"/>
        </w:rPr>
      </w:pPr>
      <w:r w:rsidRPr="004870DE">
        <w:rPr>
          <w:rFonts w:ascii="Calibri" w:hAnsi="Calibri" w:cs="Calibri"/>
          <w:b/>
          <w:lang w:eastAsia="en-US"/>
        </w:rPr>
        <w:t xml:space="preserve">Prioritatea: </w:t>
      </w:r>
      <w:r w:rsidR="00AD47D7" w:rsidRPr="00AD47D7">
        <w:rPr>
          <w:rFonts w:cstheme="minorHAnsi"/>
          <w:b/>
        </w:rPr>
        <w:t>3 – O Regiune cu comunitați prietenoase cu mediul</w:t>
      </w:r>
      <w:r w:rsidR="00AD47D7" w:rsidRPr="004870DE">
        <w:rPr>
          <w:rFonts w:ascii="Calibri" w:hAnsi="Calibri" w:cs="Calibri"/>
          <w:b/>
          <w:lang w:eastAsia="en-US"/>
        </w:rPr>
        <w:t xml:space="preserve"> </w:t>
      </w:r>
    </w:p>
    <w:p w14:paraId="3C8F3FE3" w14:textId="77777777" w:rsidR="00AD47D7" w:rsidRPr="00A379E4" w:rsidRDefault="004870DE" w:rsidP="004870DE">
      <w:pPr>
        <w:rPr>
          <w:rFonts w:ascii="Calibri" w:hAnsi="Calibri" w:cs="Calibri"/>
          <w:b/>
          <w:lang w:eastAsia="en-US"/>
        </w:rPr>
      </w:pPr>
      <w:r w:rsidRPr="004870DE">
        <w:rPr>
          <w:rFonts w:ascii="Calibri" w:hAnsi="Calibri" w:cs="Calibri"/>
          <w:b/>
          <w:lang w:eastAsia="en-US"/>
        </w:rPr>
        <w:t xml:space="preserve">Acțiunea: </w:t>
      </w:r>
      <w:r w:rsidR="00A379E4" w:rsidRPr="0085500B">
        <w:rPr>
          <w:rFonts w:cstheme="minorHAnsi"/>
          <w:b/>
          <w:iCs/>
        </w:rPr>
        <w:t>3.3</w:t>
      </w:r>
      <w:r w:rsidR="00A379E4" w:rsidRPr="00A379E4">
        <w:rPr>
          <w:rFonts w:cstheme="minorHAnsi"/>
          <w:b/>
          <w:iCs/>
        </w:rPr>
        <w:t xml:space="preserve"> Investiții în infrastructură verde și albastră în mediul urban regional - municipii</w:t>
      </w:r>
    </w:p>
    <w:p w14:paraId="5E92C8DF" w14:textId="77777777" w:rsidR="003C2B68" w:rsidRPr="00A379E4" w:rsidRDefault="003C2B68" w:rsidP="00E62729">
      <w:pPr>
        <w:pStyle w:val="Antet"/>
        <w:jc w:val="both"/>
        <w:rPr>
          <w:rFonts w:ascii="Calibri" w:eastAsia="Calibri" w:hAnsi="Calibri" w:cs="Calibri"/>
          <w:b/>
          <w:color w:val="FF0000"/>
        </w:rPr>
      </w:pPr>
    </w:p>
    <w:bookmarkEnd w:id="0"/>
    <w:tbl>
      <w:tblPr>
        <w:tblW w:w="10650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0"/>
      </w:tblGrid>
      <w:tr w:rsidR="00E8700E" w:rsidRPr="00A8786A" w14:paraId="49ED1876" w14:textId="77777777" w:rsidTr="00E8700E">
        <w:trPr>
          <w:trHeight w:val="721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4030F1F2" w14:textId="77777777" w:rsidR="00E8700E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30BEB013" w14:textId="77777777" w:rsidR="00E8700E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DECLARAŢIE</w:t>
            </w:r>
          </w:p>
          <w:p w14:paraId="1E75969B" w14:textId="77777777" w:rsidR="009125B1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privind eligibilitatea TVA </w:t>
            </w:r>
            <w:r w:rsidR="009125B1"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în cazul operațiunii al cărei cost total este mai mic de 5.000.000.EUR </w:t>
            </w:r>
          </w:p>
          <w:p w14:paraId="201F79A6" w14:textId="77777777" w:rsidR="00E8700E" w:rsidRPr="00A8786A" w:rsidRDefault="009125B1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(inclusiv TVA)</w:t>
            </w:r>
          </w:p>
          <w:p w14:paraId="728A97C3" w14:textId="77777777" w:rsidR="00E8700E" w:rsidRPr="00A8786A" w:rsidRDefault="00E8700E" w:rsidP="00E8700E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A8786A" w:rsidRPr="00A8786A" w14:paraId="27AB8790" w14:textId="77777777" w:rsidTr="00E8700E">
        <w:trPr>
          <w:trHeight w:val="177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27D0543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7E3A8FC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0FDF9148" w14:textId="77777777" w:rsidTr="00E8700E">
        <w:trPr>
          <w:trHeight w:val="166"/>
          <w:jc w:val="center"/>
        </w:trPr>
        <w:tc>
          <w:tcPr>
            <w:tcW w:w="1065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A7C5BE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A. Datele de identificare a persoanei juridice</w:t>
            </w:r>
          </w:p>
        </w:tc>
      </w:tr>
      <w:tr w:rsidR="00E8700E" w:rsidRPr="00A8786A" w14:paraId="4BD07D9A" w14:textId="77777777" w:rsidTr="00E8700E">
        <w:trPr>
          <w:trHeight w:val="4070"/>
          <w:jc w:val="center"/>
        </w:trPr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52624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E8700E" w:rsidRPr="00A8786A" w14:paraId="12ED54AA" w14:textId="777777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224E24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C09CEA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48D49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10D0D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27B69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94C8C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E8235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9F687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76694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7B0B0E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07FD3C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5D5B48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10548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8414"/>
            </w:tblGrid>
            <w:tr w:rsidR="00A8786A" w:rsidRPr="00A8786A" w14:paraId="4B625AB2" w14:textId="77777777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27B96C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84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A54342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73E28E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46B4996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1046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152"/>
              <w:gridCol w:w="2733"/>
              <w:gridCol w:w="1548"/>
            </w:tblGrid>
            <w:tr w:rsidR="00A8786A" w:rsidRPr="00A8786A" w14:paraId="04376F9C" w14:textId="77777777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96F1DE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DAF3F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8CD5A4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0CA3E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4F83CB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Strada</w:t>
                  </w:r>
                </w:p>
              </w:tc>
              <w:tc>
                <w:tcPr>
                  <w:tcW w:w="1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3E1EF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DC160C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2447"/>
            </w:tblGrid>
            <w:tr w:rsidR="00A8786A" w:rsidRPr="00A8786A" w14:paraId="3137EC6E" w14:textId="77777777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5EAA997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CE6F0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77854E1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124C5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908244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864ED9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2FAC6D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2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AB06F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49760D9B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E8700E" w:rsidRPr="00A8786A" w14:paraId="75C84CC3" w14:textId="777777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50F4BE6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38B5F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2A9314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D3356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64B4590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2035D246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186F634D" w14:textId="77777777" w:rsidR="00E8700E" w:rsidRPr="00A8786A" w:rsidRDefault="00E8700E" w:rsidP="00B463E2">
      <w:pPr>
        <w:tabs>
          <w:tab w:val="center" w:pos="4320"/>
          <w:tab w:val="right" w:pos="8640"/>
        </w:tabs>
        <w:rPr>
          <w:rFonts w:ascii="Calibri" w:hAnsi="Calibri" w:cs="Calibri"/>
          <w:noProof w:val="0"/>
          <w:lang w:eastAsia="en-US"/>
        </w:rPr>
      </w:pPr>
    </w:p>
    <w:p w14:paraId="04413919" w14:textId="77777777" w:rsidR="00E8700E" w:rsidRPr="00A8786A" w:rsidRDefault="00E8700E" w:rsidP="00E8700E">
      <w:pPr>
        <w:rPr>
          <w:rFonts w:ascii="Calibri" w:hAnsi="Calibri" w:cs="Calibri"/>
          <w:noProof w:val="0"/>
          <w:lang w:eastAsia="en-US"/>
        </w:rPr>
      </w:pPr>
    </w:p>
    <w:tbl>
      <w:tblPr>
        <w:tblW w:w="1020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2199"/>
        <w:gridCol w:w="1666"/>
        <w:gridCol w:w="688"/>
        <w:gridCol w:w="2538"/>
        <w:gridCol w:w="1983"/>
      </w:tblGrid>
      <w:tr w:rsidR="009B6183" w:rsidRPr="00A8786A" w14:paraId="669A4763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538296E" w14:textId="77777777" w:rsidR="00E8700E" w:rsidRPr="00A8786A" w:rsidRDefault="00E8700E" w:rsidP="00B463E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br w:type="page"/>
              <w:t xml:space="preserve">    B. Datele de identificare a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operațiunii</w:t>
            </w:r>
          </w:p>
        </w:tc>
      </w:tr>
      <w:tr w:rsidR="009B6183" w:rsidRPr="00A8786A" w14:paraId="02775414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07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85"/>
            </w:tblGrid>
            <w:tr w:rsidR="00E8700E" w:rsidRPr="00A8786A" w14:paraId="19B3F955" w14:textId="77777777">
              <w:trPr>
                <w:trHeight w:val="1300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1006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65"/>
                  </w:tblGrid>
                  <w:tr w:rsidR="00E8700E" w:rsidRPr="00A8786A" w14:paraId="6BEC17F7" w14:textId="77777777">
                    <w:trPr>
                      <w:trHeight w:val="880"/>
                    </w:trPr>
                    <w:tc>
                      <w:tcPr>
                        <w:tcW w:w="10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7B1866B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007E8E77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E8700E" w:rsidRPr="00A8786A" w14:paraId="4394210E" w14:textId="777777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22C2BAC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24C4E493" w14:textId="77777777" w:rsidR="00E8700E" w:rsidRPr="00A8786A" w:rsidRDefault="00E8700E" w:rsidP="00E8700E">
                        <w:pPr>
                          <w:ind w:right="676"/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E8700E" w:rsidRPr="00A8786A" w14:paraId="79BCCC95" w14:textId="77777777">
                          <w:trPr>
                            <w:trHeight w:val="117"/>
                          </w:trPr>
                          <w:tc>
                            <w:tcPr>
                              <w:tcW w:w="633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3081AC53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B016790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Numele programului </w:t>
                        </w:r>
                      </w:p>
                      <w:p w14:paraId="5FEEEDD5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E8700E" w:rsidRPr="00A8786A" w14:paraId="29B20152" w14:textId="777777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C26DB25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2CE96967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Prioritate </w:t>
                        </w:r>
                      </w:p>
                      <w:p w14:paraId="117D5A41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513A21" w:rsidRPr="00A8786A" w14:paraId="358467E3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0FC2E2E" w14:textId="77777777" w:rsidR="00513A21" w:rsidRPr="00A8786A" w:rsidRDefault="00513A21" w:rsidP="00513A21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33924CC0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Acțiune/Intervenți</w:t>
                        </w:r>
                        <w:r w:rsidR="003B5F9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e</w:t>
                        </w:r>
                      </w:p>
                      <w:p w14:paraId="0E974110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E8700E" w:rsidRPr="00A8786A" w14:paraId="4C4E0373" w14:textId="777777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BA7B816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7E73C59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2D031FEA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</w:tc>
                  </w:tr>
                </w:tbl>
                <w:p w14:paraId="5B60554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E8700E" w:rsidRPr="00A8786A" w14:paraId="0F4F37E5" w14:textId="77777777">
              <w:trPr>
                <w:trHeight w:val="97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14:paraId="2870ED6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6D20129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54446FE1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36E12F8D" w14:textId="77777777" w:rsidR="00B463E2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C.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 (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și statutul juridic al 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solicitant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 de finanțare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/partener</w:t>
            </w:r>
            <w:r w:rsidR="00640E22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solicitant de finanțare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pentru operațiunea menționată mai sus, la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……………………………………..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sub sancțiunile aplicabile faptei de fals în declarații, declar că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>,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pentru achizițiile cuprinse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>în prezentul proiect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TVA 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aferentă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nu a fost și nu va fi solicitată la rambursare conform legației naționale în domeniul fiscal. </w:t>
            </w:r>
          </w:p>
          <w:p w14:paraId="77E9F51C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56D2F8D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08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5"/>
              <w:gridCol w:w="1666"/>
              <w:gridCol w:w="3226"/>
              <w:gridCol w:w="2283"/>
            </w:tblGrid>
            <w:tr w:rsidR="00746F91" w:rsidRPr="00A8786A" w14:paraId="540FB0A6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8C62225" w14:textId="77777777" w:rsidR="00D01370" w:rsidRPr="00A8786A" w:rsidRDefault="00640E22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Numele </w:t>
                  </w:r>
                  <w:proofErr w:type="spellStart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şi</w:t>
                  </w:r>
                  <w:proofErr w:type="spellEnd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prenumele*</w:t>
                  </w:r>
                  <w:r w:rsidR="00D01370"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418AAD3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15E4222" w14:textId="77777777" w:rsidR="00D01370" w:rsidRPr="00A8786A" w:rsidRDefault="00D01370" w:rsidP="00640E22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  Semnătura </w:t>
                  </w:r>
                </w:p>
              </w:tc>
              <w:tc>
                <w:tcPr>
                  <w:tcW w:w="2283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14:paraId="281BF841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746F91" w:rsidRPr="00A8786A" w14:paraId="5E400BBC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8F8C4BD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Funcția: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AA09133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7CEF4C2E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34A8E41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A0F0703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D8CD529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EDA3BEA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5397EC9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9C1CBBF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AB2395A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24EF8CE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AABB8C5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8DC57C7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8202AA9" w14:textId="77777777" w:rsidR="00D01370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511662A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789521E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A20224A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DD03F1C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911E0ED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DEEB014" w14:textId="77777777" w:rsidR="00A00996" w:rsidRPr="00A8786A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8E5A9C9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DAF588A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AE47BC7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____________</w:t>
            </w:r>
          </w:p>
          <w:p w14:paraId="1A6D4C60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ntantul legal al solicitantului/parten</w:t>
            </w:r>
            <w:r w:rsidR="009A6FE2">
              <w:rPr>
                <w:rFonts w:ascii="Calibri" w:hAnsi="Calibri" w:cs="Calibri"/>
                <w:noProof w:val="0"/>
                <w:lang w:eastAsia="en-US"/>
              </w:rPr>
              <w:t>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rului.</w:t>
            </w:r>
          </w:p>
          <w:p w14:paraId="6E17B280" w14:textId="77777777" w:rsidR="005B7C92" w:rsidRDefault="005B7C9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E27B81C" w14:textId="77777777" w:rsidR="00A00996" w:rsidRPr="00A8786A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4CEDB51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lastRenderedPageBreak/>
              <w:t>DECLARAŢIE</w:t>
            </w:r>
          </w:p>
          <w:p w14:paraId="3EC0A7C4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t>privind eligibilitatea TVA aferentă cheltuielilor efectuate în cadrul operațiunii al cărei cost total este mai mare de 5.000.000 EUR (inclusiv TVA)</w:t>
            </w:r>
          </w:p>
          <w:p w14:paraId="7FF0CF0F" w14:textId="77777777" w:rsidR="00E8700E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65A94EC8" w14:textId="77777777" w:rsidTr="0018576E">
        <w:tblPrEx>
          <w:jc w:val="center"/>
        </w:tblPrEx>
        <w:trPr>
          <w:trHeight w:val="166"/>
          <w:jc w:val="center"/>
        </w:trPr>
        <w:tc>
          <w:tcPr>
            <w:tcW w:w="1020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084E746" w14:textId="77777777" w:rsidR="009B6183" w:rsidRPr="00A8786A" w:rsidRDefault="009B6183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lastRenderedPageBreak/>
              <w:t>    A. Date de identificare a persoanei juridice</w:t>
            </w:r>
          </w:p>
        </w:tc>
      </w:tr>
      <w:tr w:rsidR="009B6183" w:rsidRPr="00A8786A" w14:paraId="5A4B8702" w14:textId="77777777" w:rsidTr="0018576E">
        <w:tblPrEx>
          <w:jc w:val="center"/>
        </w:tblPrEx>
        <w:trPr>
          <w:trHeight w:val="4070"/>
          <w:jc w:val="center"/>
        </w:trPr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02D24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9B6183" w:rsidRPr="00A8786A" w14:paraId="0BC1672D" w14:textId="77777777" w:rsidTr="009B4F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581099C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E8C0D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39AAA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254A04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94EAD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3029619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44FBF2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825BF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0EDF8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A2453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461C8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59FCDB1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7637"/>
            </w:tblGrid>
            <w:tr w:rsidR="009B6183" w:rsidRPr="00A8786A" w14:paraId="72831AC2" w14:textId="77777777" w:rsidTr="0018576E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EA2B67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76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33E27A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2AA68B6D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523F8D51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484"/>
              <w:gridCol w:w="1701"/>
              <w:gridCol w:w="1559"/>
            </w:tblGrid>
            <w:tr w:rsidR="009B6183" w:rsidRPr="00A8786A" w14:paraId="559133D2" w14:textId="77777777" w:rsidTr="0018576E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B1D498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9A5F2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640AA3E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4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CFCEE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344197F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   Strada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6E9D3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E7DE305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1757"/>
            </w:tblGrid>
            <w:tr w:rsidR="009B6183" w:rsidRPr="00A8786A" w14:paraId="6C5E70E6" w14:textId="77777777" w:rsidTr="0018576E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E7B079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DEFE5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5D09C1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00C63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BC11E1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AC712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47D0D3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C70544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7E1E1579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9B6183" w:rsidRPr="00A8786A" w14:paraId="18A96991" w14:textId="77777777" w:rsidTr="009B4F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32AAEC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7FF0D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2466AAE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77464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14D05DC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364398D9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35D41295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875130" w14:textId="77777777" w:rsidR="00E8700E" w:rsidRPr="00A8786A" w:rsidRDefault="00E8700E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  <w:p w14:paraId="484262C6" w14:textId="77777777" w:rsidR="00B67CDD" w:rsidRPr="00A8786A" w:rsidRDefault="00B67CDD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B67CDD" w:rsidRPr="00A8786A" w14:paraId="716822CA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D9B100" w14:textId="77777777" w:rsidR="00B67CDD" w:rsidRPr="00A8786A" w:rsidRDefault="00B67CDD" w:rsidP="00640E22">
            <w:pPr>
              <w:spacing w:before="100" w:beforeAutospacing="1" w:after="100" w:afterAutospacing="1"/>
              <w:rPr>
                <w:rFonts w:ascii="Calibri" w:hAnsi="Calibri" w:cs="Calibri"/>
                <w:lang w:eastAsia="en-US"/>
              </w:rPr>
            </w:pPr>
            <w:r w:rsidRPr="00A8786A">
              <w:rPr>
                <w:rFonts w:ascii="Calibri" w:hAnsi="Calibri" w:cs="Calibri"/>
                <w:lang w:eastAsia="en-US"/>
              </w:rPr>
              <w:t xml:space="preserve">    B. Date de identificare a </w:t>
            </w:r>
            <w:r w:rsidR="002A5AC7" w:rsidRPr="00A8786A">
              <w:rPr>
                <w:rFonts w:ascii="Calibri" w:hAnsi="Calibri" w:cs="Calibri"/>
                <w:lang w:eastAsia="en-US"/>
              </w:rPr>
              <w:t>operațiunii</w:t>
            </w:r>
          </w:p>
        </w:tc>
      </w:tr>
      <w:tr w:rsidR="00B67CDD" w:rsidRPr="00A8786A" w14:paraId="7494C3EE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4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80"/>
              <w:gridCol w:w="405"/>
            </w:tblGrid>
            <w:tr w:rsidR="00B67CDD" w:rsidRPr="00A8786A" w14:paraId="3B46CD5E" w14:textId="77777777" w:rsidTr="002A5AC7">
              <w:trPr>
                <w:trHeight w:val="1300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tbl>
                  <w:tblPr>
                    <w:tblpPr w:leftFromText="180" w:rightFromText="180" w:vertAnchor="text" w:tblpY="1"/>
                    <w:tblOverlap w:val="never"/>
                    <w:tblW w:w="1018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186"/>
                  </w:tblGrid>
                  <w:tr w:rsidR="00B67CDD" w:rsidRPr="00A8786A" w14:paraId="25A49E82" w14:textId="77777777" w:rsidTr="00A8786A">
                    <w:trPr>
                      <w:trHeight w:val="880"/>
                    </w:trPr>
                    <w:tc>
                      <w:tcPr>
                        <w:tcW w:w="10186" w:type="dxa"/>
                      </w:tcPr>
                      <w:p w14:paraId="430B9EC3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p w14:paraId="2FD67097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B67CDD" w:rsidRPr="00A8786A" w14:paraId="266F174D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</w:tcPr>
                            <w:p w14:paraId="50AA0AD9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EDDB11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B67CDD" w:rsidRPr="00A8786A" w14:paraId="50A93C32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331" w:type="dxa"/>
                            </w:tcPr>
                            <w:p w14:paraId="69DFFAE6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777208F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Numele programului </w:t>
                        </w:r>
                      </w:p>
                      <w:p w14:paraId="0028D1FD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B67CDD" w:rsidRPr="00A8786A" w14:paraId="30BE4E4C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0" w:type="dxa"/>
                              <w:shd w:val="clear" w:color="auto" w:fill="auto"/>
                            </w:tcPr>
                            <w:p w14:paraId="390C87B0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FCE75EE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Prioritate </w:t>
                        </w:r>
                      </w:p>
                      <w:p w14:paraId="7E8EE766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6"/>
                        </w:tblGrid>
                        <w:tr w:rsidR="00B67CDD" w:rsidRPr="00A8786A" w14:paraId="60BD8508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6" w:type="dxa"/>
                            </w:tcPr>
                            <w:p w14:paraId="4B50403F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1A55D12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Acțiunea</w:t>
                        </w:r>
                        <w:r w:rsidR="002A5AC7" w:rsidRPr="00A8786A">
                          <w:rPr>
                            <w:rFonts w:ascii="Calibri" w:hAnsi="Calibri" w:cs="Calibri"/>
                            <w:lang w:eastAsia="ro-RO"/>
                          </w:rPr>
                          <w:t>/Intervenția</w:t>
                        </w:r>
                      </w:p>
                      <w:p w14:paraId="1FF05B3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B67CDD" w:rsidRPr="00A8786A" w14:paraId="0A637682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</w:tcPr>
                            <w:p w14:paraId="62E871D2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24C61E50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5F85A8A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</w:tc>
                  </w:tr>
                </w:tbl>
                <w:p w14:paraId="3761BAC4" w14:textId="77777777" w:rsidR="00B67CDD" w:rsidRPr="00A8786A" w:rsidRDefault="00B67CDD" w:rsidP="00A8786A">
                  <w:pPr>
                    <w:spacing w:before="100" w:beforeAutospacing="1" w:after="100" w:afterAutospacing="1"/>
                    <w:ind w:right="277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2A5AC7" w:rsidRPr="00A8786A" w14:paraId="4BDE1C4A" w14:textId="77777777" w:rsidTr="002A5AC7">
              <w:trPr>
                <w:trHeight w:val="97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152A9" w14:textId="77777777" w:rsidR="002A5AC7" w:rsidRDefault="002A5AC7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330CEA1F" w14:textId="77777777" w:rsid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117E811B" w14:textId="77777777" w:rsidR="00A8786A" w:rsidRP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3D2B941E" w14:textId="77777777" w:rsidR="002A5AC7" w:rsidRPr="00A8786A" w:rsidRDefault="002A5AC7" w:rsidP="00640E22">
                  <w:pPr>
                    <w:tabs>
                      <w:tab w:val="left" w:pos="9990"/>
                    </w:tabs>
                    <w:ind w:right="420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b/>
                      <w:lang w:eastAsia="en-US"/>
                    </w:rPr>
                    <w:lastRenderedPageBreak/>
                    <w:t>C.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 xml:space="preserve"> …………………………………………(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 xml:space="preserve">numele şi statutul juridic al 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solicitantu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lu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i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/partenerului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solicitant de finanțare pentru operațiunea mențion</w:t>
                  </w:r>
                  <w:r w:rsidR="00640E22">
                    <w:rPr>
                      <w:rFonts w:ascii="Calibri" w:hAnsi="Calibri" w:cs="Calibri"/>
                      <w:lang w:eastAsia="en-US"/>
                    </w:rPr>
                    <w:t>ată mai sus, la……………………………………..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numele Autorității de Management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în conformitate cu prevederile Legii nr. 227/2015 privind Codul fiscal, cu modificările şi completările ulterioare, declar că mă încadrez în următoarea categorie de persoane din punct de vedere al regimului de TVA aplicabil:</w:t>
                  </w:r>
                </w:p>
              </w:tc>
            </w:tr>
            <w:tr w:rsidR="002A5AC7" w:rsidRPr="00A8786A" w14:paraId="6ECD2AEC" w14:textId="77777777" w:rsidTr="002A5AC7">
              <w:trPr>
                <w:gridAfter w:val="1"/>
                <w:wAfter w:w="405" w:type="dxa"/>
              </w:trPr>
              <w:tc>
                <w:tcPr>
                  <w:tcW w:w="10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0111C" w14:textId="77777777" w:rsidR="002A5AC7" w:rsidRPr="00A8786A" w:rsidRDefault="002A5AC7" w:rsidP="00A8786A">
                  <w:pPr>
                    <w:ind w:right="277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</w:tbl>
          <w:p w14:paraId="4FF49213" w14:textId="77777777" w:rsidR="00B67CDD" w:rsidRPr="00A8786A" w:rsidRDefault="00B67CDD" w:rsidP="00A8786A">
            <w:pPr>
              <w:spacing w:before="100" w:beforeAutospacing="1" w:after="100" w:afterAutospacing="1"/>
              <w:ind w:right="277"/>
              <w:rPr>
                <w:rFonts w:ascii="Calibri" w:hAnsi="Calibri" w:cs="Calibri"/>
                <w:lang w:eastAsia="en-US"/>
              </w:rPr>
            </w:pPr>
          </w:p>
        </w:tc>
      </w:tr>
      <w:tr w:rsidR="00E8700E" w:rsidRPr="00A8786A" w14:paraId="101EB9B6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0A2D8A49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lastRenderedPageBreak/>
              <w:t xml:space="preserve"> [ ] persoană neînregistrată în scopuri de TVA, conform </w:t>
            </w:r>
            <w:r w:rsidR="002A5AC7" w:rsidRPr="00A8786A">
              <w:rPr>
                <w:rFonts w:ascii="Calibri" w:hAnsi="Calibri" w:cs="Calibri"/>
                <w:noProof w:val="0"/>
                <w:lang w:eastAsia="en-US"/>
              </w:rPr>
              <w:t>art. 316 din Legea nr. 227/2015, cu modifică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rile și completările ulterioare</w:t>
            </w:r>
          </w:p>
        </w:tc>
      </w:tr>
      <w:tr w:rsidR="00E8700E" w:rsidRPr="00A8786A" w14:paraId="1373945F" w14:textId="77777777" w:rsidTr="0018576E">
        <w:trPr>
          <w:trHeight w:val="666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C72E86" w14:textId="77777777" w:rsidR="00E8700E" w:rsidRPr="00A8786A" w:rsidRDefault="002A5AC7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 xml:space="preserve">[ ] persoană înregistrată în scopuri de TVA,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 art. 316 din Legea nr. 227/2015, cu modificările și completările ulterioare.</w:t>
            </w:r>
          </w:p>
          <w:p w14:paraId="45506F05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9BFF054" w14:textId="77777777" w:rsidR="001F163E" w:rsidRPr="00A8786A" w:rsidRDefault="001F163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77E374D0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40FA96C" w14:textId="77777777" w:rsidR="00E8700E" w:rsidRPr="00A8786A" w:rsidRDefault="00E8700E" w:rsidP="00A8786A">
            <w:pPr>
              <w:ind w:right="135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 ……………………………………………………………………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............................... (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și statutul juridic al solicitantului/partenerului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solicitant de finanțare pentru operațiunea menționată mai sus, la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……………………………………………………………………………… 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sub sancțiunile </w:t>
            </w:r>
            <w:r w:rsidR="00A8786A" w:rsidRPr="00A8786A">
              <w:rPr>
                <w:rFonts w:ascii="Calibri" w:hAnsi="Calibri" w:cs="Calibri"/>
                <w:noProof w:val="0"/>
                <w:lang w:eastAsia="en-US"/>
              </w:rPr>
              <w:t>aplicabile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faptei de fals în declarații, declar că pentru achizițiile din cadrul operațiunii, cuprinse în tabelul de mai jos, TVA 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ste nedeductibilă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legislației naționale în domeniul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TVA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și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eligibilă respectând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prevederile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art. 64 alin. (1), litera c) din Regulamentul (UE) nr. 2021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/1060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  <w:tr w:rsidR="00E8700E" w:rsidRPr="00A8786A" w14:paraId="6AB9684A" w14:textId="77777777" w:rsidTr="0018576E">
        <w:tc>
          <w:tcPr>
            <w:tcW w:w="11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C0554E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3983AF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21A6C4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239D1316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2C01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Nr. crt.</w:t>
            </w: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F163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Achiziția</w:t>
            </w: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3B46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Scopul achiziției/Activitatea prevăzută în cadrul proiectului</w:t>
            </w:r>
          </w:p>
        </w:tc>
      </w:tr>
      <w:tr w:rsidR="00E8700E" w:rsidRPr="00A8786A" w14:paraId="6DCC711A" w14:textId="77777777" w:rsidTr="0018576E"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1FEE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 1) Atenție! Se va completa cu aceleași informații corespunzătoare din cererea de finanțare.</w:t>
            </w:r>
          </w:p>
        </w:tc>
      </w:tr>
      <w:tr w:rsidR="00E8700E" w:rsidRPr="00A8786A" w14:paraId="5F9E0F7D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BF17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A9E1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0E0D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52364068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50C8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298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CDAE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1F231B46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1BEF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87DE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39F4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75E31FD5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A1F2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9E306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73E7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1C21F2E5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923B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C0EB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CE67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114F9E" w:rsidRPr="00A8786A" w14:paraId="198F3F94" w14:textId="77777777" w:rsidTr="0018576E">
        <w:trPr>
          <w:trHeight w:val="441"/>
        </w:trPr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D70043F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D5FC28C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DB750A5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C9DB757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F5A6F16" w14:textId="77777777" w:rsidTr="0018576E"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hideMark/>
          </w:tcPr>
          <w:p w14:paraId="2786C25F" w14:textId="77777777" w:rsidR="00E8700E" w:rsidRPr="00A8786A" w:rsidRDefault="00E8700E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Numele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prenumele*: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B736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8E8104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  Semnătura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> ștampila      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C5ABB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5BB6B928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7B64A1B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Funcția: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DCE8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708655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                   </w:t>
            </w: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5583B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D57E0A4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EA18B0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2EC1D3A8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5CE1A4F4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57820512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2097AFA" w14:textId="77777777" w:rsidR="00E8700E" w:rsidRPr="00A8786A" w:rsidRDefault="00A8786A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>
              <w:rPr>
                <w:rFonts w:ascii="Calibri" w:hAnsi="Calibri" w:cs="Calibri"/>
                <w:noProof w:val="0"/>
                <w:lang w:eastAsia="en-US"/>
              </w:rPr>
              <w:t>__________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>_</w:t>
            </w: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0BF90D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3DDD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B02969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30573CD" w14:textId="77777777" w:rsidTr="0018576E">
        <w:trPr>
          <w:trHeight w:val="115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F51DFD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reprezentantul legal al solicitantului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/partenerului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</w:tbl>
    <w:p w14:paraId="633875DC" w14:textId="77777777" w:rsidR="00B73711" w:rsidRPr="00A8786A" w:rsidRDefault="00B73711" w:rsidP="00A8786A">
      <w:pPr>
        <w:pStyle w:val="Titlu3"/>
        <w:rPr>
          <w:rFonts w:ascii="Calibri" w:hAnsi="Calibri" w:cs="Calibri"/>
          <w:color w:val="FF0000"/>
          <w:sz w:val="24"/>
          <w:szCs w:val="24"/>
        </w:rPr>
      </w:pPr>
    </w:p>
    <w:sectPr w:rsidR="00B73711" w:rsidRPr="00A8786A" w:rsidSect="001857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991" w:bottom="1843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EF76B" w14:textId="77777777" w:rsidR="00D82347" w:rsidRDefault="00D82347">
      <w:r>
        <w:separator/>
      </w:r>
    </w:p>
  </w:endnote>
  <w:endnote w:type="continuationSeparator" w:id="0">
    <w:p w14:paraId="0F766C8B" w14:textId="77777777" w:rsidR="00D82347" w:rsidRDefault="00D82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1A899" w14:textId="77777777" w:rsidR="005065B9" w:rsidRDefault="005065B9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9A28A64" w14:textId="77777777">
      <w:trPr>
        <w:cantSplit/>
        <w:trHeight w:hRule="exact" w:val="340"/>
        <w:hidden/>
      </w:trPr>
      <w:tc>
        <w:tcPr>
          <w:tcW w:w="9210" w:type="dxa"/>
        </w:tcPr>
        <w:p w14:paraId="0F3FB229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BA3DA59" w14:textId="77777777" w:rsidR="00F12E7F" w:rsidRDefault="00537500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6C288507" wp14:editId="6984464A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5" name="Picture 25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28982B1" wp14:editId="406772CE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63BC2E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8982B1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2863BC2E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BAC0CA5" wp14:editId="726DFE8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C5494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AC0CA5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78DC5494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0CAE3DB" wp14:editId="0293F57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ACD6AD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FB48969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C083D77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CAE3DB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66ACD6AD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FB48969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1C083D77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013BC254" wp14:editId="6C9ABA0F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6" name="Picture 26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FC4EC4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440D" w14:textId="77777777" w:rsidR="00072DDE" w:rsidRDefault="00537500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283C4977" wp14:editId="2BDB2D8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2" name="Picture 3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6F5377" wp14:editId="53E1BC8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350FD1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6F5377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19350FD1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60A0E50" wp14:editId="1AD3DE4B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B69A0D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0A0E50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29B69A0D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D03A4CF" wp14:editId="1FD6709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DEA6F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31772A1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59536D9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3A4CF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17FDEA6F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31772A1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59536D9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00A93C94" wp14:editId="77859B55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33" name="Picture 33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E5277" w14:textId="77777777" w:rsidR="00D82347" w:rsidRDefault="00D82347">
      <w:r>
        <w:separator/>
      </w:r>
    </w:p>
  </w:footnote>
  <w:footnote w:type="continuationSeparator" w:id="0">
    <w:p w14:paraId="1190D76B" w14:textId="77777777" w:rsidR="00D82347" w:rsidRDefault="00D82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4C95" w14:textId="442C22F0" w:rsidR="005065B9" w:rsidRDefault="005065B9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AD1D1" w14:textId="6C45307E" w:rsidR="002B3BB9" w:rsidRPr="00851382" w:rsidRDefault="00537500">
    <w:pPr>
      <w:pStyle w:val="Antet"/>
      <w:rPr>
        <w:color w:val="999999"/>
      </w:rPr>
    </w:pPr>
    <w:r w:rsidRPr="00851382">
      <w:rPr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3513DBEF" wp14:editId="55E92475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A4F41B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6235884C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513DBEF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5BA4F41B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6235884C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85500B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85500B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  <w:p w14:paraId="7D9FFF23" w14:textId="77777777" w:rsidR="002B3BB9" w:rsidRDefault="002B3BB9"/>
  <w:p w14:paraId="7E0BD51A" w14:textId="77777777" w:rsidR="002B3BB9" w:rsidRDefault="002B3BB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EFBBE" w14:textId="36D5D3D3" w:rsidR="002B3BB9" w:rsidRDefault="00537500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06E0C317" wp14:editId="77A8FF13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8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294E852C" wp14:editId="4457B9D5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0" name="Picture 30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7480F9D7" wp14:editId="12FDA8AA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31" name="Picture 3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0"/>
  </w:num>
  <w:num w:numId="5">
    <w:abstractNumId w:val="0"/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  <w:num w:numId="10">
    <w:abstractNumId w:val="12"/>
  </w:num>
  <w:num w:numId="11">
    <w:abstractNumId w:val="7"/>
  </w:num>
  <w:num w:numId="12">
    <w:abstractNumId w:val="11"/>
  </w:num>
  <w:num w:numId="13">
    <w:abstractNumId w:val="13"/>
  </w:num>
  <w:num w:numId="14">
    <w:abstractNumId w:val="14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331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14FE"/>
    <w:rsid w:val="00033F57"/>
    <w:rsid w:val="000362B9"/>
    <w:rsid w:val="00063CF6"/>
    <w:rsid w:val="00072DDE"/>
    <w:rsid w:val="00080850"/>
    <w:rsid w:val="0009018B"/>
    <w:rsid w:val="00094830"/>
    <w:rsid w:val="000A738A"/>
    <w:rsid w:val="000C2AAE"/>
    <w:rsid w:val="000E0D0E"/>
    <w:rsid w:val="000F25F4"/>
    <w:rsid w:val="00110896"/>
    <w:rsid w:val="00114571"/>
    <w:rsid w:val="00114F9E"/>
    <w:rsid w:val="001175F2"/>
    <w:rsid w:val="0012685D"/>
    <w:rsid w:val="001357F6"/>
    <w:rsid w:val="00141ED9"/>
    <w:rsid w:val="00144BFD"/>
    <w:rsid w:val="0015133C"/>
    <w:rsid w:val="0016540B"/>
    <w:rsid w:val="00183F78"/>
    <w:rsid w:val="0018576E"/>
    <w:rsid w:val="001C4BDF"/>
    <w:rsid w:val="001E7D06"/>
    <w:rsid w:val="001F163E"/>
    <w:rsid w:val="00243C03"/>
    <w:rsid w:val="00243E78"/>
    <w:rsid w:val="0025381D"/>
    <w:rsid w:val="00255002"/>
    <w:rsid w:val="002A5AC7"/>
    <w:rsid w:val="002B3BB9"/>
    <w:rsid w:val="002B53C9"/>
    <w:rsid w:val="002C46CD"/>
    <w:rsid w:val="002D230E"/>
    <w:rsid w:val="002D4D83"/>
    <w:rsid w:val="002E07E9"/>
    <w:rsid w:val="002F1246"/>
    <w:rsid w:val="00326DC2"/>
    <w:rsid w:val="00351F71"/>
    <w:rsid w:val="00376CFE"/>
    <w:rsid w:val="003B5F9A"/>
    <w:rsid w:val="003C0CF4"/>
    <w:rsid w:val="003C2B68"/>
    <w:rsid w:val="003D494E"/>
    <w:rsid w:val="003E2E03"/>
    <w:rsid w:val="0041614F"/>
    <w:rsid w:val="00472B87"/>
    <w:rsid w:val="00474F02"/>
    <w:rsid w:val="00481FDD"/>
    <w:rsid w:val="004870DE"/>
    <w:rsid w:val="004A380E"/>
    <w:rsid w:val="004C45ED"/>
    <w:rsid w:val="005065B9"/>
    <w:rsid w:val="00513A21"/>
    <w:rsid w:val="00523BEA"/>
    <w:rsid w:val="005266F7"/>
    <w:rsid w:val="00537500"/>
    <w:rsid w:val="00561F8E"/>
    <w:rsid w:val="00567909"/>
    <w:rsid w:val="00584A23"/>
    <w:rsid w:val="005A2511"/>
    <w:rsid w:val="005A6B00"/>
    <w:rsid w:val="005B7C92"/>
    <w:rsid w:val="005C21C9"/>
    <w:rsid w:val="005C7AFF"/>
    <w:rsid w:val="005E04A0"/>
    <w:rsid w:val="005E1667"/>
    <w:rsid w:val="00612F96"/>
    <w:rsid w:val="0062600F"/>
    <w:rsid w:val="00640E22"/>
    <w:rsid w:val="00643AC4"/>
    <w:rsid w:val="00644EA2"/>
    <w:rsid w:val="00660809"/>
    <w:rsid w:val="006759DF"/>
    <w:rsid w:val="0068161B"/>
    <w:rsid w:val="006A3CB0"/>
    <w:rsid w:val="006A4088"/>
    <w:rsid w:val="006B79B9"/>
    <w:rsid w:val="006F14B9"/>
    <w:rsid w:val="007209E0"/>
    <w:rsid w:val="00746F91"/>
    <w:rsid w:val="00754551"/>
    <w:rsid w:val="00757A9D"/>
    <w:rsid w:val="0077054C"/>
    <w:rsid w:val="00796354"/>
    <w:rsid w:val="007A69A6"/>
    <w:rsid w:val="007C403D"/>
    <w:rsid w:val="007D40F0"/>
    <w:rsid w:val="00810B4E"/>
    <w:rsid w:val="0082118F"/>
    <w:rsid w:val="00837EE4"/>
    <w:rsid w:val="00851382"/>
    <w:rsid w:val="0085500B"/>
    <w:rsid w:val="008551AD"/>
    <w:rsid w:val="00855B0E"/>
    <w:rsid w:val="00862A3C"/>
    <w:rsid w:val="0087265A"/>
    <w:rsid w:val="0088290B"/>
    <w:rsid w:val="008A7000"/>
    <w:rsid w:val="008C26CE"/>
    <w:rsid w:val="008E31C9"/>
    <w:rsid w:val="008E7688"/>
    <w:rsid w:val="008F1117"/>
    <w:rsid w:val="008F2F82"/>
    <w:rsid w:val="009125B1"/>
    <w:rsid w:val="00927C4B"/>
    <w:rsid w:val="00936CF8"/>
    <w:rsid w:val="00945E4C"/>
    <w:rsid w:val="00950345"/>
    <w:rsid w:val="0095716B"/>
    <w:rsid w:val="00973F0D"/>
    <w:rsid w:val="009A6FE2"/>
    <w:rsid w:val="009B4F77"/>
    <w:rsid w:val="009B6183"/>
    <w:rsid w:val="009F711B"/>
    <w:rsid w:val="00A00996"/>
    <w:rsid w:val="00A06DE4"/>
    <w:rsid w:val="00A379E4"/>
    <w:rsid w:val="00A4712A"/>
    <w:rsid w:val="00A82042"/>
    <w:rsid w:val="00A8786A"/>
    <w:rsid w:val="00A96492"/>
    <w:rsid w:val="00AB1EDA"/>
    <w:rsid w:val="00AD47D7"/>
    <w:rsid w:val="00AE4990"/>
    <w:rsid w:val="00B15233"/>
    <w:rsid w:val="00B24E12"/>
    <w:rsid w:val="00B463E2"/>
    <w:rsid w:val="00B565C5"/>
    <w:rsid w:val="00B67CDD"/>
    <w:rsid w:val="00B73711"/>
    <w:rsid w:val="00B920FA"/>
    <w:rsid w:val="00BD3175"/>
    <w:rsid w:val="00C05C7A"/>
    <w:rsid w:val="00C416F1"/>
    <w:rsid w:val="00C57EC0"/>
    <w:rsid w:val="00C707BE"/>
    <w:rsid w:val="00C82AD1"/>
    <w:rsid w:val="00C87F85"/>
    <w:rsid w:val="00C916A3"/>
    <w:rsid w:val="00CC6C98"/>
    <w:rsid w:val="00D01370"/>
    <w:rsid w:val="00D20F33"/>
    <w:rsid w:val="00D22014"/>
    <w:rsid w:val="00D34391"/>
    <w:rsid w:val="00D63277"/>
    <w:rsid w:val="00D82347"/>
    <w:rsid w:val="00D94812"/>
    <w:rsid w:val="00DB59B7"/>
    <w:rsid w:val="00DD113C"/>
    <w:rsid w:val="00DD39FB"/>
    <w:rsid w:val="00DE5BC1"/>
    <w:rsid w:val="00E31672"/>
    <w:rsid w:val="00E42F15"/>
    <w:rsid w:val="00E44DDB"/>
    <w:rsid w:val="00E556BF"/>
    <w:rsid w:val="00E62729"/>
    <w:rsid w:val="00E753B1"/>
    <w:rsid w:val="00E8700E"/>
    <w:rsid w:val="00E91751"/>
    <w:rsid w:val="00E94ED1"/>
    <w:rsid w:val="00EA048C"/>
    <w:rsid w:val="00EA2842"/>
    <w:rsid w:val="00EB4E46"/>
    <w:rsid w:val="00ED2701"/>
    <w:rsid w:val="00ED3157"/>
    <w:rsid w:val="00EF25AA"/>
    <w:rsid w:val="00EF6CD7"/>
    <w:rsid w:val="00F12E7F"/>
    <w:rsid w:val="00F302EB"/>
    <w:rsid w:val="00F315AE"/>
    <w:rsid w:val="00F35E6C"/>
    <w:rsid w:val="00FC7E09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6"/>
    <o:shapelayout v:ext="edit">
      <o:idmap v:ext="edit" data="1"/>
    </o:shapelayout>
  </w:shapeDefaults>
  <w:decimalSymbol w:val="."/>
  <w:listSeparator w:val=","/>
  <w14:docId w14:val="163B56BB"/>
  <w15:chartTrackingRefBased/>
  <w15:docId w15:val="{AF30D865-5EC5-4344-944C-7EC3FF7E8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Titlu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List1 Caracter,body 2 Caracter,Bullet Caracter"/>
    <w:link w:val="Listparagraf"/>
    <w:uiPriority w:val="34"/>
    <w:qFormat/>
    <w:rsid w:val="00973F0D"/>
  </w:style>
  <w:style w:type="paragraph" w:styleId="Listparagraf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fCaracte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Textsimplu">
    <w:name w:val="Plain Text"/>
    <w:basedOn w:val="Normal"/>
    <w:link w:val="TextsimpluCaracte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16540B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rsid w:val="0016540B"/>
    <w:rPr>
      <w:vertAlign w:val="superscript"/>
    </w:rPr>
  </w:style>
  <w:style w:type="character" w:styleId="Textsubstituent">
    <w:name w:val="Placeholder Text"/>
    <w:uiPriority w:val="99"/>
    <w:semiHidden/>
    <w:rsid w:val="00165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C1A2-7F64-4E99-9941-25D9380E5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14</TotalTime>
  <Pages>4</Pages>
  <Words>434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4010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9</cp:revision>
  <cp:lastPrinted>2022-03-29T08:07:00Z</cp:lastPrinted>
  <dcterms:created xsi:type="dcterms:W3CDTF">2024-01-30T19:18:00Z</dcterms:created>
  <dcterms:modified xsi:type="dcterms:W3CDTF">2025-07-15T12:48:00Z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ed27761491088b39d18333e39a0b305f74ba2dcc69a260e58f37ee059e78fbc0</vt:lpwstr>
  </property>
</Properties>
</file>